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B08" w:rsidRDefault="00F84B08" w:rsidP="00F84B08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</w:t>
      </w:r>
      <w:r>
        <w:rPr>
          <w:rFonts w:ascii="黑体" w:eastAsia="黑体" w:hAnsi="黑体" w:cs="黑体" w:hint="eastAsia"/>
          <w:sz w:val="21"/>
          <w:szCs w:val="21"/>
        </w:rPr>
        <w:t>公司股权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89"/>
        <w:gridCol w:w="2733"/>
        <w:gridCol w:w="1433"/>
        <w:gridCol w:w="1433"/>
        <w:gridCol w:w="1222"/>
      </w:tblGrid>
      <w:tr w:rsidR="00F84B08"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B08" w:rsidRDefault="00F84B08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材料名称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B08" w:rsidRDefault="00F84B08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B08" w:rsidRDefault="00F84B08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kern w:val="2"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份数（份</w:t>
            </w:r>
            <w:r>
              <w:rPr>
                <w:b/>
                <w:bCs/>
                <w:kern w:val="2"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B08" w:rsidRDefault="00F84B08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kern w:val="2"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份数（份</w:t>
            </w:r>
            <w:r>
              <w:rPr>
                <w:b/>
                <w:bCs/>
                <w:kern w:val="2"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B08" w:rsidRDefault="00F84B08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纸质</w:t>
            </w:r>
            <w:r>
              <w:rPr>
                <w:b/>
                <w:bCs/>
                <w:kern w:val="2"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电子版</w:t>
            </w:r>
          </w:p>
        </w:tc>
      </w:tr>
      <w:tr w:rsidR="00F84B08"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B08" w:rsidRDefault="00F84B08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营业执照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84B08" w:rsidRDefault="00F84B08">
            <w:pPr>
              <w:jc w:val="both"/>
              <w:rPr>
                <w:kern w:val="2"/>
                <w:sz w:val="18"/>
                <w:szCs w:val="18"/>
              </w:rPr>
            </w:pPr>
            <w:r w:rsidRPr="00A061F7">
              <w:rPr>
                <w:rFonts w:hint="eastAsia"/>
                <w:kern w:val="2"/>
                <w:sz w:val="18"/>
                <w:szCs w:val="18"/>
              </w:rPr>
              <w:t>真实有效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84B08" w:rsidRDefault="00F84B08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84B08" w:rsidRDefault="00F84B08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84B08" w:rsidRDefault="00F84B08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  <w:tr w:rsidR="00F84B08"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B08" w:rsidRDefault="00F84B08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法定代表人的身份证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84B08" w:rsidRDefault="00F84B08">
            <w:pPr>
              <w:jc w:val="both"/>
              <w:rPr>
                <w:kern w:val="2"/>
                <w:sz w:val="18"/>
                <w:szCs w:val="18"/>
              </w:rPr>
            </w:pPr>
            <w:r w:rsidRPr="00A061F7">
              <w:rPr>
                <w:rFonts w:hint="eastAsia"/>
                <w:kern w:val="2"/>
                <w:sz w:val="18"/>
                <w:szCs w:val="18"/>
              </w:rPr>
              <w:t>真实有效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84B08" w:rsidRDefault="00F84B08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 xml:space="preserve">1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84B08" w:rsidRDefault="00F84B08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84B08" w:rsidRDefault="00F84B08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  <w:tr w:rsidR="00F84B08"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B08" w:rsidRDefault="00F84B08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法人授权委托书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84B08" w:rsidRDefault="00F84B08">
            <w:pPr>
              <w:jc w:val="both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法定代表人亲自办理则无需提供。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84B08" w:rsidRDefault="00F84B08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84B08" w:rsidRDefault="00F84B08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84B08" w:rsidRDefault="00F84B08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  <w:tr w:rsidR="00F84B08"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B08" w:rsidRDefault="00F84B08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委托代理人身份证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84B08" w:rsidRDefault="00F84B08">
            <w:pPr>
              <w:jc w:val="both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法定代表人亲自办理则无需提供。</w:t>
            </w:r>
            <w:r>
              <w:rPr>
                <w:kern w:val="2"/>
                <w:sz w:val="18"/>
                <w:szCs w:val="18"/>
              </w:rPr>
              <w:t xml:space="preserve"> 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84B08" w:rsidRDefault="00F84B08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84B08" w:rsidRDefault="00F84B08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84B08" w:rsidRDefault="00F84B08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  <w:tr w:rsidR="00F84B08"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B08" w:rsidRDefault="00F84B08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股权凭证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84B08" w:rsidRPr="00A061F7" w:rsidRDefault="00F84B08">
            <w:pPr>
              <w:jc w:val="both"/>
              <w:rPr>
                <w:rFonts w:cs="Times New Roman"/>
                <w:kern w:val="2"/>
                <w:sz w:val="18"/>
                <w:szCs w:val="18"/>
              </w:rPr>
            </w:pPr>
            <w:r w:rsidRPr="00A061F7">
              <w:rPr>
                <w:rFonts w:hint="eastAsia"/>
                <w:kern w:val="2"/>
                <w:sz w:val="18"/>
                <w:szCs w:val="18"/>
              </w:rPr>
              <w:t>真实有效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84B08" w:rsidRDefault="00F84B08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84B08" w:rsidRDefault="00F84B08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84B08" w:rsidRDefault="00F84B08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</w:p>
        </w:tc>
      </w:tr>
      <w:tr w:rsidR="00F84B08"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B08" w:rsidRDefault="00F84B08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84B08" w:rsidRDefault="00F84B08">
            <w:pPr>
              <w:jc w:val="both"/>
              <w:rPr>
                <w:kern w:val="2"/>
                <w:sz w:val="18"/>
                <w:szCs w:val="18"/>
              </w:rPr>
            </w:pPr>
            <w:r w:rsidRPr="00A061F7">
              <w:rPr>
                <w:rFonts w:hint="eastAsia"/>
                <w:kern w:val="2"/>
                <w:sz w:val="18"/>
                <w:szCs w:val="18"/>
              </w:rPr>
              <w:t>真实有效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84B08" w:rsidRDefault="00F84B08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84B08" w:rsidRDefault="00F84B08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84B08" w:rsidRDefault="00F84B08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</w:tbl>
    <w:p w:rsidR="00F84B08" w:rsidRDefault="00F84B08" w:rsidP="00F84B08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2 </w:t>
      </w:r>
      <w:r>
        <w:rPr>
          <w:rFonts w:ascii="黑体" w:eastAsia="黑体" w:hAnsi="黑体" w:cs="黑体" w:hint="eastAsia"/>
          <w:sz w:val="21"/>
          <w:szCs w:val="21"/>
        </w:rPr>
        <w:t>自然人股权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89"/>
        <w:gridCol w:w="2733"/>
        <w:gridCol w:w="1433"/>
        <w:gridCol w:w="1433"/>
        <w:gridCol w:w="1222"/>
      </w:tblGrid>
      <w:tr w:rsidR="00F84B08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B08" w:rsidRDefault="00F84B08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B08" w:rsidRDefault="00F84B08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B08" w:rsidRDefault="00F84B08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kern w:val="2"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份数（份</w:t>
            </w:r>
            <w:r>
              <w:rPr>
                <w:b/>
                <w:bCs/>
                <w:kern w:val="2"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B08" w:rsidRDefault="00F84B08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kern w:val="2"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份数（份</w:t>
            </w:r>
            <w:r>
              <w:rPr>
                <w:b/>
                <w:bCs/>
                <w:kern w:val="2"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B08" w:rsidRDefault="00F84B08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纸质</w:t>
            </w:r>
            <w:r>
              <w:rPr>
                <w:b/>
                <w:bCs/>
                <w:kern w:val="2"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电子版</w:t>
            </w:r>
          </w:p>
        </w:tc>
      </w:tr>
      <w:tr w:rsidR="00F84B08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B08" w:rsidRDefault="00F84B08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申请人的身份证、户口簿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84B08" w:rsidRDefault="00F84B08">
            <w:pPr>
              <w:jc w:val="both"/>
              <w:rPr>
                <w:kern w:val="2"/>
                <w:sz w:val="18"/>
                <w:szCs w:val="18"/>
              </w:rPr>
            </w:pPr>
            <w:r w:rsidRPr="00185471">
              <w:rPr>
                <w:rFonts w:hint="eastAsia"/>
                <w:kern w:val="2"/>
                <w:sz w:val="18"/>
                <w:szCs w:val="18"/>
              </w:rPr>
              <w:t>真实有效</w:t>
            </w:r>
            <w:r>
              <w:rPr>
                <w:kern w:val="2"/>
                <w:sz w:val="18"/>
                <w:szCs w:val="18"/>
              </w:rPr>
              <w:t xml:space="preserve">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84B08" w:rsidRDefault="00F84B08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84B08" w:rsidRDefault="00F84B08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84B08" w:rsidRDefault="00F84B08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  <w:tr w:rsidR="00F84B08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B08" w:rsidRDefault="00F84B08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股权凭证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84B08" w:rsidRDefault="00F84B08">
            <w:pPr>
              <w:jc w:val="both"/>
              <w:rPr>
                <w:kern w:val="2"/>
                <w:sz w:val="18"/>
                <w:szCs w:val="18"/>
              </w:rPr>
            </w:pPr>
            <w:r w:rsidRPr="00185471">
              <w:rPr>
                <w:rFonts w:hint="eastAsia"/>
                <w:kern w:val="2"/>
                <w:sz w:val="18"/>
                <w:szCs w:val="18"/>
              </w:rPr>
              <w:t>真实有效</w:t>
            </w:r>
            <w:r>
              <w:rPr>
                <w:kern w:val="2"/>
                <w:sz w:val="18"/>
                <w:szCs w:val="18"/>
              </w:rPr>
              <w:t xml:space="preserve">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84B08" w:rsidRDefault="00F84B08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84B08" w:rsidRDefault="00F84B08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84B08" w:rsidRDefault="00F84B08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  <w:tr w:rsidR="00F84B08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B08" w:rsidRDefault="00F84B08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84B08" w:rsidRDefault="00F84B08">
            <w:pPr>
              <w:jc w:val="both"/>
              <w:rPr>
                <w:kern w:val="2"/>
                <w:sz w:val="18"/>
                <w:szCs w:val="18"/>
              </w:rPr>
            </w:pPr>
            <w:r w:rsidRPr="00185471">
              <w:rPr>
                <w:rFonts w:hint="eastAsia"/>
                <w:kern w:val="2"/>
                <w:sz w:val="18"/>
                <w:szCs w:val="18"/>
              </w:rPr>
              <w:t>真实有效</w:t>
            </w:r>
            <w:r>
              <w:rPr>
                <w:kern w:val="2"/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84B08" w:rsidRDefault="00F84B08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84B08" w:rsidRDefault="00F84B08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84B08" w:rsidRDefault="00F84B08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</w:tbl>
    <w:p w:rsidR="00F84B08" w:rsidRDefault="00F84B08" w:rsidP="00687412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3  </w:t>
      </w:r>
      <w:r>
        <w:rPr>
          <w:rFonts w:ascii="黑体" w:eastAsia="黑体" w:hAnsi="黑体" w:cs="黑体" w:hint="eastAsia"/>
          <w:sz w:val="21"/>
          <w:szCs w:val="21"/>
        </w:rPr>
        <w:t>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5"/>
        <w:gridCol w:w="1140"/>
        <w:gridCol w:w="1656"/>
        <w:gridCol w:w="4119"/>
      </w:tblGrid>
      <w:tr w:rsidR="00F84B08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B08" w:rsidRDefault="00F84B08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84B08" w:rsidRDefault="00F84B08">
            <w:pPr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0.5</w:t>
            </w:r>
            <w:r>
              <w:rPr>
                <w:rFonts w:hint="eastAsia"/>
                <w:kern w:val="2"/>
                <w:sz w:val="18"/>
                <w:szCs w:val="18"/>
              </w:rPr>
              <w:t>个工作日</w:t>
            </w:r>
          </w:p>
        </w:tc>
      </w:tr>
      <w:tr w:rsidR="00F84B08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B08" w:rsidRDefault="00F84B08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84B08" w:rsidRDefault="00F84B08">
            <w:pPr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0.5</w:t>
            </w:r>
            <w:r>
              <w:rPr>
                <w:rFonts w:hint="eastAsia"/>
                <w:kern w:val="2"/>
                <w:sz w:val="18"/>
                <w:szCs w:val="18"/>
              </w:rPr>
              <w:t>个工作日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B08" w:rsidRDefault="00F84B08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84B08" w:rsidRDefault="00F84B08">
            <w:pPr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申请人提供充足的申请资料即可受理。</w:t>
            </w:r>
          </w:p>
        </w:tc>
      </w:tr>
      <w:tr w:rsidR="00F84B08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B08" w:rsidRDefault="00F84B08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84B08" w:rsidRDefault="00F84B08">
            <w:pPr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15</w:t>
            </w:r>
            <w:r>
              <w:rPr>
                <w:rFonts w:hint="eastAsia"/>
                <w:kern w:val="2"/>
                <w:sz w:val="18"/>
                <w:szCs w:val="18"/>
              </w:rPr>
              <w:t>个工作日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B08" w:rsidRDefault="00F84B08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84B08" w:rsidRDefault="00F84B08">
            <w:pPr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  <w:tr w:rsidR="00F84B08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B08" w:rsidRDefault="00F84B08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84B08" w:rsidRDefault="00F84B08">
            <w:pPr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7</w:t>
            </w:r>
            <w:r>
              <w:rPr>
                <w:rFonts w:hint="eastAsia"/>
                <w:kern w:val="2"/>
                <w:sz w:val="18"/>
                <w:szCs w:val="18"/>
              </w:rPr>
              <w:t>个工作日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B08" w:rsidRDefault="00F84B08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84B08" w:rsidRDefault="00F84B08">
            <w:pPr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自受理公证申请之日起七个工作日内向当事人出具公证书。但是，因不可抗力、补充证明材料或者需要核实有关情况的，所需时间不计算在期限内。</w:t>
            </w:r>
          </w:p>
        </w:tc>
      </w:tr>
    </w:tbl>
    <w:p w:rsidR="00F84B08" w:rsidRDefault="00F84B08" w:rsidP="00061B73">
      <w:pPr>
        <w:rPr>
          <w:rFonts w:cs="Times New Roman"/>
        </w:rPr>
      </w:pPr>
    </w:p>
    <w:p w:rsidR="00F84B08" w:rsidRDefault="00F84B08" w:rsidP="00061B73">
      <w:pPr>
        <w:rPr>
          <w:rFonts w:cs="Times New Roman"/>
        </w:rPr>
      </w:pPr>
    </w:p>
    <w:p w:rsidR="00F84B08" w:rsidRDefault="00F84B08" w:rsidP="00061B73">
      <w:pPr>
        <w:rPr>
          <w:rFonts w:cs="Times New Roman"/>
        </w:rPr>
      </w:pPr>
    </w:p>
    <w:p w:rsidR="00F84B08" w:rsidRDefault="00F84B08" w:rsidP="00061B73">
      <w:pPr>
        <w:rPr>
          <w:rFonts w:cs="Times New Roman"/>
        </w:rPr>
      </w:pPr>
    </w:p>
    <w:p w:rsidR="00F84B08" w:rsidRPr="00061B73" w:rsidRDefault="00F84B08" w:rsidP="00061B73">
      <w:pPr>
        <w:rPr>
          <w:rFonts w:cs="Times New Roman"/>
        </w:rPr>
      </w:pPr>
    </w:p>
    <w:sectPr w:rsidR="00F84B08" w:rsidRPr="00061B73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4B08" w:rsidRDefault="00F84B08" w:rsidP="009E19DD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F84B08" w:rsidRDefault="00F84B08" w:rsidP="009E19DD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4B08" w:rsidRDefault="00F84B08" w:rsidP="009E19DD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F84B08" w:rsidRDefault="00F84B08" w:rsidP="009E19DD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018D"/>
    <w:rsid w:val="00000DE3"/>
    <w:rsid w:val="0000267B"/>
    <w:rsid w:val="00004898"/>
    <w:rsid w:val="000049E9"/>
    <w:rsid w:val="00005133"/>
    <w:rsid w:val="00006B9F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472B0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1B73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0D1F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42B2"/>
    <w:rsid w:val="000A5602"/>
    <w:rsid w:val="000B3625"/>
    <w:rsid w:val="000B597C"/>
    <w:rsid w:val="000B5B61"/>
    <w:rsid w:val="000B5E1F"/>
    <w:rsid w:val="000B6547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E0737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0A2C"/>
    <w:rsid w:val="00101377"/>
    <w:rsid w:val="001019AA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4CDF"/>
    <w:rsid w:val="00185471"/>
    <w:rsid w:val="00187DDD"/>
    <w:rsid w:val="00190F3C"/>
    <w:rsid w:val="001915B6"/>
    <w:rsid w:val="0019272E"/>
    <w:rsid w:val="00192881"/>
    <w:rsid w:val="00194430"/>
    <w:rsid w:val="00194B32"/>
    <w:rsid w:val="001968CB"/>
    <w:rsid w:val="0019797C"/>
    <w:rsid w:val="00197BC8"/>
    <w:rsid w:val="001A3038"/>
    <w:rsid w:val="001A6AA8"/>
    <w:rsid w:val="001B3330"/>
    <w:rsid w:val="001B3F9B"/>
    <w:rsid w:val="001B6097"/>
    <w:rsid w:val="001B75B1"/>
    <w:rsid w:val="001C0263"/>
    <w:rsid w:val="001C04CC"/>
    <w:rsid w:val="001C2A8F"/>
    <w:rsid w:val="001C4B5B"/>
    <w:rsid w:val="001C5668"/>
    <w:rsid w:val="001C5DEC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E4D3D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2DF"/>
    <w:rsid w:val="00212E4B"/>
    <w:rsid w:val="00216721"/>
    <w:rsid w:val="00220097"/>
    <w:rsid w:val="00220915"/>
    <w:rsid w:val="00222CAB"/>
    <w:rsid w:val="00222FF5"/>
    <w:rsid w:val="0022546F"/>
    <w:rsid w:val="0022608E"/>
    <w:rsid w:val="00226356"/>
    <w:rsid w:val="002278C5"/>
    <w:rsid w:val="002310E1"/>
    <w:rsid w:val="002366EC"/>
    <w:rsid w:val="00236E09"/>
    <w:rsid w:val="0024214E"/>
    <w:rsid w:val="00244DF6"/>
    <w:rsid w:val="00246003"/>
    <w:rsid w:val="00247508"/>
    <w:rsid w:val="002505B5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408A"/>
    <w:rsid w:val="002978B9"/>
    <w:rsid w:val="00297989"/>
    <w:rsid w:val="00297F6B"/>
    <w:rsid w:val="002A08C1"/>
    <w:rsid w:val="002A0C4F"/>
    <w:rsid w:val="002A4C4F"/>
    <w:rsid w:val="002A5741"/>
    <w:rsid w:val="002A699A"/>
    <w:rsid w:val="002A7312"/>
    <w:rsid w:val="002A7FDB"/>
    <w:rsid w:val="002B02F4"/>
    <w:rsid w:val="002B0B89"/>
    <w:rsid w:val="002B0DB9"/>
    <w:rsid w:val="002B4851"/>
    <w:rsid w:val="002B4B1A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5F7B"/>
    <w:rsid w:val="00310509"/>
    <w:rsid w:val="00310D14"/>
    <w:rsid w:val="00312830"/>
    <w:rsid w:val="00312A9C"/>
    <w:rsid w:val="00313CEA"/>
    <w:rsid w:val="00316EA4"/>
    <w:rsid w:val="00317EAF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2927"/>
    <w:rsid w:val="00332CF7"/>
    <w:rsid w:val="00335342"/>
    <w:rsid w:val="003362BA"/>
    <w:rsid w:val="00337011"/>
    <w:rsid w:val="003413A3"/>
    <w:rsid w:val="00341827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18D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0D03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1D8B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6B57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1CFE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57E7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1695"/>
    <w:rsid w:val="00542A91"/>
    <w:rsid w:val="00543FA7"/>
    <w:rsid w:val="005478A1"/>
    <w:rsid w:val="00550F5E"/>
    <w:rsid w:val="005520C7"/>
    <w:rsid w:val="00552778"/>
    <w:rsid w:val="00552ED1"/>
    <w:rsid w:val="0055507F"/>
    <w:rsid w:val="005564D6"/>
    <w:rsid w:val="00557F35"/>
    <w:rsid w:val="00561ACB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2670"/>
    <w:rsid w:val="005B4DD3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06A0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245B8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72A6"/>
    <w:rsid w:val="00677976"/>
    <w:rsid w:val="00680EA9"/>
    <w:rsid w:val="0068167E"/>
    <w:rsid w:val="00682474"/>
    <w:rsid w:val="00682E3E"/>
    <w:rsid w:val="00683C30"/>
    <w:rsid w:val="00686B72"/>
    <w:rsid w:val="006873A3"/>
    <w:rsid w:val="00687412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2BCC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9D7"/>
    <w:rsid w:val="006C4DE6"/>
    <w:rsid w:val="006C5354"/>
    <w:rsid w:val="006D1025"/>
    <w:rsid w:val="006D12FB"/>
    <w:rsid w:val="006D31DB"/>
    <w:rsid w:val="006D3C6A"/>
    <w:rsid w:val="006D4210"/>
    <w:rsid w:val="006D7B98"/>
    <w:rsid w:val="006E0955"/>
    <w:rsid w:val="006E2178"/>
    <w:rsid w:val="006E5C63"/>
    <w:rsid w:val="006E7573"/>
    <w:rsid w:val="006E777A"/>
    <w:rsid w:val="006F4B74"/>
    <w:rsid w:val="006F627F"/>
    <w:rsid w:val="00701347"/>
    <w:rsid w:val="00704D3A"/>
    <w:rsid w:val="00705968"/>
    <w:rsid w:val="00710B4E"/>
    <w:rsid w:val="00711C9B"/>
    <w:rsid w:val="00712381"/>
    <w:rsid w:val="00712621"/>
    <w:rsid w:val="007141A4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4141"/>
    <w:rsid w:val="007756CC"/>
    <w:rsid w:val="0077666F"/>
    <w:rsid w:val="007848D8"/>
    <w:rsid w:val="00786470"/>
    <w:rsid w:val="00786FF1"/>
    <w:rsid w:val="00791C73"/>
    <w:rsid w:val="00792D4A"/>
    <w:rsid w:val="0079315F"/>
    <w:rsid w:val="00795B32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538E"/>
    <w:rsid w:val="007B647C"/>
    <w:rsid w:val="007B7F76"/>
    <w:rsid w:val="007C0FB6"/>
    <w:rsid w:val="007C2673"/>
    <w:rsid w:val="007C2737"/>
    <w:rsid w:val="007C5F4A"/>
    <w:rsid w:val="007C657B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976"/>
    <w:rsid w:val="007D6ACA"/>
    <w:rsid w:val="007E20FD"/>
    <w:rsid w:val="007E3E45"/>
    <w:rsid w:val="007E46DB"/>
    <w:rsid w:val="007E50DF"/>
    <w:rsid w:val="007E511F"/>
    <w:rsid w:val="007E671E"/>
    <w:rsid w:val="007E76E1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3D15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C79E4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121A"/>
    <w:rsid w:val="009D45E2"/>
    <w:rsid w:val="009D4C37"/>
    <w:rsid w:val="009D52FF"/>
    <w:rsid w:val="009D76C8"/>
    <w:rsid w:val="009D7BDD"/>
    <w:rsid w:val="009E0215"/>
    <w:rsid w:val="009E16E5"/>
    <w:rsid w:val="009E19DD"/>
    <w:rsid w:val="009E2C37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1F7"/>
    <w:rsid w:val="00A06E10"/>
    <w:rsid w:val="00A10769"/>
    <w:rsid w:val="00A11ED3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4DC6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A7C3B"/>
    <w:rsid w:val="00AB2142"/>
    <w:rsid w:val="00AB229C"/>
    <w:rsid w:val="00AB270D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2E27"/>
    <w:rsid w:val="00AF3238"/>
    <w:rsid w:val="00AF36C3"/>
    <w:rsid w:val="00AF4336"/>
    <w:rsid w:val="00AF46A5"/>
    <w:rsid w:val="00AF720B"/>
    <w:rsid w:val="00B00DEC"/>
    <w:rsid w:val="00B013DB"/>
    <w:rsid w:val="00B01BDA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09A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6A3"/>
    <w:rsid w:val="00BA20AF"/>
    <w:rsid w:val="00BA3C99"/>
    <w:rsid w:val="00BA420C"/>
    <w:rsid w:val="00BA4EF3"/>
    <w:rsid w:val="00BA586F"/>
    <w:rsid w:val="00BA6AF2"/>
    <w:rsid w:val="00BA7A45"/>
    <w:rsid w:val="00BB18AA"/>
    <w:rsid w:val="00BB4CA4"/>
    <w:rsid w:val="00BB55CF"/>
    <w:rsid w:val="00BB6059"/>
    <w:rsid w:val="00BB74F8"/>
    <w:rsid w:val="00BB7C7B"/>
    <w:rsid w:val="00BC09CA"/>
    <w:rsid w:val="00BC288A"/>
    <w:rsid w:val="00BC5958"/>
    <w:rsid w:val="00BD1932"/>
    <w:rsid w:val="00BD2480"/>
    <w:rsid w:val="00BD40CB"/>
    <w:rsid w:val="00BD5995"/>
    <w:rsid w:val="00BD62C0"/>
    <w:rsid w:val="00BD6789"/>
    <w:rsid w:val="00BE0099"/>
    <w:rsid w:val="00BE101E"/>
    <w:rsid w:val="00BE19AE"/>
    <w:rsid w:val="00BE1FC3"/>
    <w:rsid w:val="00BE3490"/>
    <w:rsid w:val="00BE3AB9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4AA4"/>
    <w:rsid w:val="00C250DE"/>
    <w:rsid w:val="00C25FF3"/>
    <w:rsid w:val="00C2669C"/>
    <w:rsid w:val="00C27833"/>
    <w:rsid w:val="00C306D9"/>
    <w:rsid w:val="00C347B5"/>
    <w:rsid w:val="00C348F2"/>
    <w:rsid w:val="00C34C94"/>
    <w:rsid w:val="00C3605F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769B5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B59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208CB"/>
    <w:rsid w:val="00D20C78"/>
    <w:rsid w:val="00D21E82"/>
    <w:rsid w:val="00D2537D"/>
    <w:rsid w:val="00D31319"/>
    <w:rsid w:val="00D31C4D"/>
    <w:rsid w:val="00D32037"/>
    <w:rsid w:val="00D345FD"/>
    <w:rsid w:val="00D402EE"/>
    <w:rsid w:val="00D404D7"/>
    <w:rsid w:val="00D4098E"/>
    <w:rsid w:val="00D40A45"/>
    <w:rsid w:val="00D418DD"/>
    <w:rsid w:val="00D41ECD"/>
    <w:rsid w:val="00D43598"/>
    <w:rsid w:val="00D437ED"/>
    <w:rsid w:val="00D46913"/>
    <w:rsid w:val="00D47507"/>
    <w:rsid w:val="00D47A45"/>
    <w:rsid w:val="00D47EBB"/>
    <w:rsid w:val="00D51747"/>
    <w:rsid w:val="00D52C16"/>
    <w:rsid w:val="00D55164"/>
    <w:rsid w:val="00D554EC"/>
    <w:rsid w:val="00D57917"/>
    <w:rsid w:val="00D5792F"/>
    <w:rsid w:val="00D602C5"/>
    <w:rsid w:val="00D624B5"/>
    <w:rsid w:val="00D62A3D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2CAA"/>
    <w:rsid w:val="00E734A6"/>
    <w:rsid w:val="00E74153"/>
    <w:rsid w:val="00E775D3"/>
    <w:rsid w:val="00E778A2"/>
    <w:rsid w:val="00E77F10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4B1C"/>
    <w:rsid w:val="00ED50C0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09E0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6FE6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4B08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2B7D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1BDA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9E19DD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E19DD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9E19DD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E19D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7416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142</Words>
  <Characters>815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6</cp:revision>
  <dcterms:created xsi:type="dcterms:W3CDTF">2018-07-21T11:31:00Z</dcterms:created>
  <dcterms:modified xsi:type="dcterms:W3CDTF">2018-08-04T06:19:00Z</dcterms:modified>
</cp:coreProperties>
</file>